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96-41-428-26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29.06.2026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Hofburgschule Alten-Buseck - Heizung- und Sanitärinstallation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Abwasser-, Wasser- und Wärmeversorgungsanlagen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